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91C" w:rsidRPr="004865A7" w:rsidRDefault="00F0191C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3120;visibility:visible" from="10.8pt,14.55pt" to="178.8pt,14.55pt"/>
        </w:pict>
      </w:r>
      <w:r w:rsidRPr="004865A7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4865A7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F0191C" w:rsidRPr="001B4A9C" w:rsidRDefault="00F0191C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</w:p>
    <w:p w:rsidR="00F0191C" w:rsidRPr="001B4A9C" w:rsidRDefault="00F0191C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F0191C" w:rsidRPr="001B4A9C" w:rsidRDefault="00F0191C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9.3pt;width:81pt;height:1in;z-index:251654144" o:allowincell="f">
            <v:textbox style="mso-next-textbox:#_x0000_s1027"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5in;margin-top:9.3pt;width:135pt;height:1in;z-index:251655168" o:allowincell="f">
            <v:textbox style="mso-next-textbox:#_x0000_s1028"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81pt;margin-top:9.3pt;width:279pt;height:1in;z-index:251656192" o:allowincell="f">
            <v:textbox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27CB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F0191C" w:rsidRPr="006027CB" w:rsidRDefault="00F0191C" w:rsidP="006027C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027CB">
        <w:rPr>
          <w:rFonts w:ascii="Times New Roman" w:hAnsi="Times New Roman" w:cs="Times New Roman"/>
          <w:sz w:val="32"/>
          <w:szCs w:val="32"/>
        </w:rPr>
        <w:t xml:space="preserve">  Họ và tên: ..................................................................................Lớp: ...... </w:t>
      </w:r>
    </w:p>
    <w:p w:rsidR="00F0191C" w:rsidRDefault="00F0191C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F0191C" w:rsidRDefault="00F0191C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F0191C" w:rsidRPr="00F77B0F" w:rsidRDefault="00F0191C" w:rsidP="00F77B0F">
      <w:pPr>
        <w:spacing w:before="120"/>
        <w:ind w:left="720" w:hanging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(3 điểm)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77B0F">
        <w:rPr>
          <w:rFonts w:ascii="Times New Roman" w:hAnsi="Times New Roman" w:cs="Times New Roman"/>
          <w:sz w:val="26"/>
          <w:szCs w:val="26"/>
        </w:rPr>
        <w:t xml:space="preserve">Tính đạo hàm của hàm số </w:t>
      </w:r>
      <w:r w:rsidRPr="00315DD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33.75pt" o:ole="">
            <v:imagedata r:id="rId5" o:title=""/>
          </v:shape>
          <o:OLEObject Type="Embed" ProgID="Equation.DSMT4" ShapeID="_x0000_i1025" DrawAspect="Content" ObjectID="_1487592547" r:id="rId6"/>
        </w:object>
      </w:r>
      <w:r w:rsidRPr="00F77B0F">
        <w:rPr>
          <w:rFonts w:ascii="Times New Roman" w:hAnsi="Times New Roman" w:cs="Times New Roman"/>
          <w:sz w:val="26"/>
          <w:szCs w:val="26"/>
        </w:rPr>
        <w:t xml:space="preserve"> tại điểm</w:t>
      </w:r>
      <w:r w:rsidRPr="00F77B0F">
        <w:rPr>
          <w:rFonts w:ascii="Times New Roman" w:hAnsi="Times New Roman" w:cs="Times New Roman"/>
          <w:b/>
          <w:bCs/>
          <w:position w:val="-12"/>
          <w:sz w:val="26"/>
          <w:szCs w:val="26"/>
        </w:rPr>
        <w:object w:dxaOrig="700" w:dyaOrig="360">
          <v:shape id="_x0000_i1026" type="#_x0000_t75" style="width:35.25pt;height:18pt" o:ole="">
            <v:imagedata r:id="rId7" o:title=""/>
          </v:shape>
          <o:OLEObject Type="Embed" ProgID="Equation.DSMT4" ShapeID="_x0000_i1026" DrawAspect="Content" ObjectID="_1487592548" r:id="rId8"/>
        </w:objec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F0191C" w:rsidRPr="00F77B0F" w:rsidRDefault="00F0191C" w:rsidP="00F77B0F">
      <w:pPr>
        <w:spacing w:before="120"/>
        <w:ind w:left="72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</w: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 xml:space="preserve"> 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(7 điểm)</w:t>
      </w:r>
      <w:r w:rsidRPr="00F77B0F">
        <w:rPr>
          <w:rFonts w:ascii="Times New Roman" w:hAnsi="Times New Roman" w:cs="Times New Roman"/>
          <w:sz w:val="26"/>
          <w:szCs w:val="26"/>
        </w:rPr>
        <w:t>. Tính đạo hàm các hàm số sau:</w:t>
      </w:r>
    </w:p>
    <w:p w:rsidR="00F0191C" w:rsidRPr="00F77B0F" w:rsidRDefault="00F0191C" w:rsidP="00F77B0F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5CE2">
        <w:rPr>
          <w:rFonts w:ascii="Times New Roman" w:hAnsi="Times New Roman" w:cs="Times New Roman"/>
          <w:position w:val="-18"/>
          <w:sz w:val="26"/>
          <w:szCs w:val="26"/>
        </w:rPr>
        <w:object w:dxaOrig="2220" w:dyaOrig="480">
          <v:shape id="_x0000_i1027" type="#_x0000_t75" style="width:110.25pt;height:24pt" o:ole="">
            <v:imagedata r:id="rId9" o:title=""/>
          </v:shape>
          <o:OLEObject Type="Embed" ProgID="Equation.DSMT4" ShapeID="_x0000_i1027" DrawAspect="Content" ObjectID="_1487592549" r:id="rId10"/>
        </w:object>
      </w:r>
      <w:r w:rsidRPr="00F77B0F">
        <w:rPr>
          <w:rFonts w:ascii="Times New Roman" w:hAnsi="Times New Roman" w:cs="Times New Roman"/>
          <w:sz w:val="26"/>
          <w:szCs w:val="26"/>
        </w:rPr>
        <w:tab/>
      </w:r>
      <w:r w:rsidRPr="00F77B0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F77B0F">
        <w:rPr>
          <w:rFonts w:ascii="Times New Roman" w:hAnsi="Times New Roman" w:cs="Times New Roman"/>
          <w:sz w:val="26"/>
          <w:szCs w:val="26"/>
        </w:rPr>
        <w:t xml:space="preserve">b.   </w:t>
      </w:r>
      <w:r w:rsidRPr="00EC15BF">
        <w:rPr>
          <w:rFonts w:ascii="Times New Roman" w:hAnsi="Times New Roman" w:cs="Times New Roman"/>
          <w:position w:val="-30"/>
          <w:sz w:val="26"/>
          <w:szCs w:val="26"/>
        </w:rPr>
        <w:object w:dxaOrig="1740" w:dyaOrig="800">
          <v:shape id="_x0000_i1028" type="#_x0000_t75" style="width:87pt;height:39.75pt" o:ole="">
            <v:imagedata r:id="rId11" o:title=""/>
          </v:shape>
          <o:OLEObject Type="Embed" ProgID="Equation.DSMT4" ShapeID="_x0000_i1028" DrawAspect="Content" ObjectID="_1487592550" r:id="rId12"/>
        </w:object>
      </w:r>
    </w:p>
    <w:p w:rsidR="00F0191C" w:rsidRPr="0013093D" w:rsidRDefault="00F0191C" w:rsidP="0013093D">
      <w:pPr>
        <w:tabs>
          <w:tab w:val="left" w:pos="120"/>
          <w:tab w:val="left" w:leader="dot" w:pos="10920"/>
        </w:tabs>
        <w:spacing w:before="120"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</w:rPr>
        <w:t>.</w:t>
      </w:r>
      <w:r w:rsidRPr="0013093D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noProof/>
        </w:rPr>
        <w:pict>
          <v:line id="_x0000_s1030" style="position:absolute;z-index:251660288" from="6pt,7.3pt" to="6pt,438.35pt"/>
        </w:pict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Default="00F0191C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F0191C" w:rsidRPr="004865A7" w:rsidRDefault="00F0191C" w:rsidP="004865A7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_x0000_s1031" style="position:absolute;z-index:251661312;visibility:visible" from="10.8pt,14.55pt" to="178.8pt,14.55pt"/>
        </w:pict>
      </w:r>
      <w:r w:rsidRPr="004865A7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4865A7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F0191C" w:rsidRPr="001B4A9C" w:rsidRDefault="00F0191C" w:rsidP="004865A7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</w:p>
    <w:p w:rsidR="00F0191C" w:rsidRPr="001B4A9C" w:rsidRDefault="00F0191C" w:rsidP="004865A7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F0191C" w:rsidRPr="001B4A9C" w:rsidRDefault="00F0191C" w:rsidP="004865A7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w:pict>
          <v:shape id="_x0000_s1032" type="#_x0000_t202" style="position:absolute;left:0;text-align:left;margin-left:0;margin-top:9.3pt;width:81pt;height:1in;z-index:251657216" o:allowincell="f">
            <v:textbox style="mso-next-textbox:#_x0000_s1032"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5in;margin-top:9.3pt;width:135pt;height:1in;z-index:251658240" o:allowincell="f">
            <v:textbox style="mso-next-textbox:#_x0000_s1033"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81pt;margin-top:9.3pt;width:279pt;height:1in;z-index:251659264" o:allowincell="f">
            <v:textbox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27CB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F0191C" w:rsidRPr="006027CB" w:rsidRDefault="00F0191C" w:rsidP="006027C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027CB">
        <w:rPr>
          <w:rFonts w:ascii="Times New Roman" w:hAnsi="Times New Roman" w:cs="Times New Roman"/>
          <w:sz w:val="32"/>
          <w:szCs w:val="32"/>
        </w:rPr>
        <w:t xml:space="preserve">  Họ và tên: ..................................................................................Lớp: ...... </w:t>
      </w:r>
    </w:p>
    <w:p w:rsidR="00F0191C" w:rsidRDefault="00F0191C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F0191C" w:rsidRPr="00F77B0F" w:rsidRDefault="00F0191C" w:rsidP="00193C6F">
      <w:pPr>
        <w:spacing w:before="120"/>
        <w:ind w:left="720" w:hanging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(3 điểm)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77B0F">
        <w:rPr>
          <w:rFonts w:ascii="Times New Roman" w:hAnsi="Times New Roman" w:cs="Times New Roman"/>
          <w:sz w:val="26"/>
          <w:szCs w:val="26"/>
        </w:rPr>
        <w:t xml:space="preserve">Tính đạo hàm của hàm số </w:t>
      </w:r>
      <w:r w:rsidRPr="00315DD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480" w:dyaOrig="700">
          <v:shape id="_x0000_i1029" type="#_x0000_t75" style="width:123pt;height:35.25pt" o:ole="">
            <v:imagedata r:id="rId13" o:title=""/>
          </v:shape>
          <o:OLEObject Type="Embed" ProgID="Equation.DSMT4" ShapeID="_x0000_i1029" DrawAspect="Content" ObjectID="_1487592551" r:id="rId14"/>
        </w:object>
      </w:r>
      <w:r w:rsidRPr="00F77B0F">
        <w:rPr>
          <w:rFonts w:ascii="Times New Roman" w:hAnsi="Times New Roman" w:cs="Times New Roman"/>
          <w:sz w:val="26"/>
          <w:szCs w:val="26"/>
        </w:rPr>
        <w:t xml:space="preserve"> tại điểm</w:t>
      </w:r>
      <w:r w:rsidRPr="00F77B0F">
        <w:rPr>
          <w:rFonts w:ascii="Times New Roman" w:hAnsi="Times New Roman" w:cs="Times New Roman"/>
          <w:b/>
          <w:bCs/>
          <w:position w:val="-12"/>
          <w:sz w:val="26"/>
          <w:szCs w:val="26"/>
        </w:rPr>
        <w:object w:dxaOrig="680" w:dyaOrig="360">
          <v:shape id="_x0000_i1030" type="#_x0000_t75" style="width:34.5pt;height:18pt" o:ole="">
            <v:imagedata r:id="rId15" o:title=""/>
          </v:shape>
          <o:OLEObject Type="Embed" ProgID="Equation.DSMT4" ShapeID="_x0000_i1030" DrawAspect="Content" ObjectID="_1487592552" r:id="rId16"/>
        </w:objec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F0191C" w:rsidRPr="00F77B0F" w:rsidRDefault="00F0191C" w:rsidP="00193C6F">
      <w:pPr>
        <w:spacing w:before="120"/>
        <w:ind w:left="72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</w: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 xml:space="preserve"> 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(7 điểm)</w:t>
      </w:r>
      <w:r w:rsidRPr="00F77B0F">
        <w:rPr>
          <w:rFonts w:ascii="Times New Roman" w:hAnsi="Times New Roman" w:cs="Times New Roman"/>
          <w:sz w:val="26"/>
          <w:szCs w:val="26"/>
        </w:rPr>
        <w:t>. Tính đạo hàm các hàm số sau:</w:t>
      </w:r>
    </w:p>
    <w:p w:rsidR="00F0191C" w:rsidRDefault="00F0191C" w:rsidP="00193C6F">
      <w:pPr>
        <w:numPr>
          <w:ilvl w:val="0"/>
          <w:numId w:val="12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5CE2">
        <w:rPr>
          <w:rFonts w:ascii="Times New Roman" w:hAnsi="Times New Roman" w:cs="Times New Roman"/>
          <w:position w:val="-14"/>
          <w:sz w:val="26"/>
          <w:szCs w:val="26"/>
        </w:rPr>
        <w:object w:dxaOrig="2280" w:dyaOrig="480">
          <v:shape id="_x0000_i1031" type="#_x0000_t75" style="width:114pt;height:24pt" o:ole="">
            <v:imagedata r:id="rId17" o:title=""/>
          </v:shape>
          <o:OLEObject Type="Embed" ProgID="Equation.DSMT4" ShapeID="_x0000_i1031" DrawAspect="Content" ObjectID="_1487592553" r:id="rId18"/>
        </w:object>
      </w:r>
      <w:r w:rsidRPr="00F77B0F">
        <w:rPr>
          <w:rFonts w:ascii="Times New Roman" w:hAnsi="Times New Roman" w:cs="Times New Roman"/>
          <w:sz w:val="26"/>
          <w:szCs w:val="26"/>
        </w:rPr>
        <w:tab/>
      </w:r>
      <w:r w:rsidRPr="00F77B0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F77B0F">
        <w:rPr>
          <w:rFonts w:ascii="Times New Roman" w:hAnsi="Times New Roman" w:cs="Times New Roman"/>
          <w:sz w:val="26"/>
          <w:szCs w:val="26"/>
        </w:rPr>
        <w:t xml:space="preserve">b.   </w:t>
      </w:r>
      <w:r w:rsidRPr="00B76892">
        <w:rPr>
          <w:rFonts w:ascii="Times New Roman" w:hAnsi="Times New Roman" w:cs="Times New Roman"/>
          <w:position w:val="-26"/>
          <w:sz w:val="26"/>
          <w:szCs w:val="26"/>
        </w:rPr>
        <w:object w:dxaOrig="2060" w:dyaOrig="880">
          <v:shape id="_x0000_i1032" type="#_x0000_t75" style="width:102pt;height:42.75pt" o:ole="">
            <v:imagedata r:id="rId19" o:title=""/>
          </v:shape>
          <o:OLEObject Type="Embed" ProgID="Equation.DSMT4" ShapeID="_x0000_i1032" DrawAspect="Content" ObjectID="_1487592554" r:id="rId20"/>
        </w:object>
      </w:r>
    </w:p>
    <w:p w:rsidR="00F0191C" w:rsidRPr="0013093D" w:rsidRDefault="00F0191C" w:rsidP="004865A7">
      <w:pPr>
        <w:tabs>
          <w:tab w:val="left" w:pos="120"/>
          <w:tab w:val="left" w:leader="dot" w:pos="10920"/>
        </w:tabs>
        <w:spacing w:before="120"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bookmarkStart w:id="0" w:name="_GoBack"/>
      <w:bookmarkEnd w:id="0"/>
      <w:r w:rsidRPr="0013093D">
        <w:rPr>
          <w:rFonts w:ascii="Times New Roman" w:hAnsi="Times New Roman" w:cs="Times New Roman"/>
          <w:sz w:val="26"/>
          <w:szCs w:val="26"/>
        </w:rPr>
        <w:t>.</w:t>
      </w:r>
      <w:r w:rsidRPr="0013093D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noProof/>
        </w:rPr>
        <w:pict>
          <v:line id="_x0000_s1035" style="position:absolute;z-index:251662336" from="6pt,7.3pt" to="6pt,438.35pt"/>
        </w:pict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4865A7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60"/>
        <w:gridCol w:w="6750"/>
        <w:gridCol w:w="1800"/>
      </w:tblGrid>
      <w:tr w:rsidR="00F0191C" w:rsidRPr="00666F7E">
        <w:trPr>
          <w:trHeight w:val="440"/>
        </w:trPr>
        <w:tc>
          <w:tcPr>
            <w:tcW w:w="1260" w:type="dxa"/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6750" w:type="dxa"/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Đáp án đề 1</w:t>
            </w:r>
          </w:p>
        </w:tc>
        <w:tc>
          <w:tcPr>
            <w:tcW w:w="1800" w:type="dxa"/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Thang điểm</w:t>
            </w:r>
          </w:p>
        </w:tc>
      </w:tr>
      <w:tr w:rsidR="00F0191C" w:rsidRPr="00666F7E">
        <w:trPr>
          <w:trHeight w:val="525"/>
        </w:trPr>
        <w:tc>
          <w:tcPr>
            <w:tcW w:w="1260" w:type="dxa"/>
            <w:vMerge w:val="restart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 điểm)</w:t>
            </w:r>
          </w:p>
        </w:tc>
        <w:tc>
          <w:tcPr>
            <w:tcW w:w="6750" w:type="dxa"/>
            <w:tcBorders>
              <w:bottom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5DDD">
              <w:rPr>
                <w:rFonts w:ascii="Times New Roman" w:eastAsia="Times New Roman" w:hAnsi="Times New Roman" w:cs="Times New Roman"/>
                <w:position w:val="-26"/>
                <w:sz w:val="28"/>
                <w:szCs w:val="28"/>
              </w:rPr>
              <w:object w:dxaOrig="1700" w:dyaOrig="680">
                <v:shape id="_x0000_i1033" type="#_x0000_t75" style="width:83.25pt;height:33.75pt" o:ole="">
                  <v:imagedata r:id="rId21" o:title=""/>
                </v:shape>
                <o:OLEObject Type="Embed" ProgID="Equation.DSMT4" ShapeID="_x0000_i1033" DrawAspect="Content" ObjectID="_1487592555" r:id="rId22"/>
              </w:object>
            </w:r>
          </w:p>
        </w:tc>
        <w:tc>
          <w:tcPr>
            <w:tcW w:w="1800" w:type="dxa"/>
            <w:tcBorders>
              <w:bottom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0191C" w:rsidRPr="00666F7E">
        <w:trPr>
          <w:trHeight w:val="420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1200" w:dyaOrig="680">
                <v:shape id="_x0000_i1034" type="#_x0000_t75" style="width:60pt;height:34.5pt" o:ole="">
                  <v:imagedata r:id="rId23" o:title=""/>
                </v:shape>
                <o:OLEObject Type="Embed" ProgID="Equation.DSMT4" ShapeID="_x0000_i1034" DrawAspect="Content" ObjectID="_1487592556" r:id="rId24"/>
              </w:object>
            </w:r>
          </w:p>
        </w:tc>
        <w:tc>
          <w:tcPr>
            <w:tcW w:w="1800" w:type="dxa"/>
            <w:tcBorders>
              <w:top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91C" w:rsidRPr="00666F7E">
        <w:trPr>
          <w:trHeight w:val="294"/>
        </w:trPr>
        <w:tc>
          <w:tcPr>
            <w:tcW w:w="1260" w:type="dxa"/>
            <w:vMerge w:val="restart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(7 điểm)</w:t>
            </w:r>
          </w:p>
        </w:tc>
        <w:tc>
          <w:tcPr>
            <w:tcW w:w="8550" w:type="dxa"/>
            <w:gridSpan w:val="2"/>
          </w:tcPr>
          <w:p w:rsidR="00F0191C" w:rsidRPr="00666F7E" w:rsidRDefault="00F0191C" w:rsidP="00FD0C30">
            <w:pPr>
              <w:numPr>
                <w:ilvl w:val="0"/>
                <w:numId w:val="11"/>
              </w:numPr>
              <w:spacing w:after="0" w:line="240" w:lineRule="auto"/>
              <w:ind w:left="175" w:hanging="218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 điểm)</w:t>
            </w:r>
          </w:p>
        </w:tc>
      </w:tr>
      <w:tr w:rsidR="00F0191C" w:rsidRPr="00666F7E">
        <w:trPr>
          <w:trHeight w:val="450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bottom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4540" w:dyaOrig="580">
                <v:shape id="_x0000_i1035" type="#_x0000_t75" style="width:225pt;height:28.5pt" o:ole="">
                  <v:imagedata r:id="rId25" o:title=""/>
                </v:shape>
                <o:OLEObject Type="Embed" ProgID="Equation.DSMT4" ShapeID="_x0000_i1035" DrawAspect="Content" ObjectID="_1487592557" r:id="rId26"/>
              </w:object>
            </w:r>
          </w:p>
        </w:tc>
        <w:tc>
          <w:tcPr>
            <w:tcW w:w="1800" w:type="dxa"/>
            <w:tcBorders>
              <w:bottom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91C" w:rsidRPr="00666F7E">
        <w:trPr>
          <w:trHeight w:val="735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3480" w:dyaOrig="800">
                <v:shape id="_x0000_i1036" type="#_x0000_t75" style="width:174pt;height:39.75pt" o:ole="">
                  <v:imagedata r:id="rId27" o:title=""/>
                </v:shape>
                <o:OLEObject Type="Embed" ProgID="Equation.DSMT4" ShapeID="_x0000_i1036" DrawAspect="Content" ObjectID="_1487592558" r:id="rId28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91C" w:rsidRPr="00666F7E">
        <w:trPr>
          <w:trHeight w:val="170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3480" w:dyaOrig="720">
                <v:shape id="_x0000_i1037" type="#_x0000_t75" style="width:174pt;height:36pt" o:ole="">
                  <v:imagedata r:id="rId29" o:title=""/>
                </v:shape>
                <o:OLEObject Type="Embed" ProgID="Equation.DSMT4" ShapeID="_x0000_i1037" DrawAspect="Content" ObjectID="_1487592559" r:id="rId30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F0191C" w:rsidRPr="00666F7E">
        <w:trPr>
          <w:trHeight w:val="1020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2720" w:dyaOrig="820">
                <v:shape id="_x0000_i1038" type="#_x0000_t75" style="width:135pt;height:40.5pt" o:ole="">
                  <v:imagedata r:id="rId31" o:title=""/>
                </v:shape>
                <o:OLEObject Type="Embed" ProgID="Equation.DSMT4" ShapeID="_x0000_i1038" DrawAspect="Content" ObjectID="_1487592560" r:id="rId32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F0191C" w:rsidRPr="00666F7E">
        <w:trPr>
          <w:trHeight w:val="885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1680" w:dyaOrig="740">
                <v:shape id="_x0000_i1039" type="#_x0000_t75" style="width:83.25pt;height:36.75pt" o:ole="">
                  <v:imagedata r:id="rId33" o:title=""/>
                </v:shape>
                <o:OLEObject Type="Embed" ProgID="Equation.DSMT4" ShapeID="_x0000_i1039" DrawAspect="Content" ObjectID="_1487592561" r:id="rId34"/>
              </w:object>
            </w:r>
          </w:p>
        </w:tc>
        <w:tc>
          <w:tcPr>
            <w:tcW w:w="1800" w:type="dxa"/>
            <w:tcBorders>
              <w:top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F0191C" w:rsidRPr="00666F7E">
        <w:trPr>
          <w:trHeight w:val="360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0" w:type="dxa"/>
            <w:gridSpan w:val="2"/>
          </w:tcPr>
          <w:p w:rsidR="00F0191C" w:rsidRPr="00666F7E" w:rsidRDefault="00F0191C" w:rsidP="00FD0C30">
            <w:pPr>
              <w:numPr>
                <w:ilvl w:val="0"/>
                <w:numId w:val="1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 điểm)</w:t>
            </w:r>
          </w:p>
        </w:tc>
      </w:tr>
      <w:tr w:rsidR="00F0191C" w:rsidRPr="00666F7E">
        <w:trPr>
          <w:trHeight w:val="615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bottom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5840" w:dyaOrig="1140">
                <v:shape id="_x0000_i1040" type="#_x0000_t75" style="width:286.5pt;height:55.5pt" o:ole="">
                  <v:imagedata r:id="rId35" o:title=""/>
                </v:shape>
                <o:OLEObject Type="Embed" ProgID="Equation.DSMT4" ShapeID="_x0000_i1040" DrawAspect="Content" ObjectID="_1487592562" r:id="rId36"/>
              </w:object>
            </w:r>
          </w:p>
        </w:tc>
        <w:tc>
          <w:tcPr>
            <w:tcW w:w="1800" w:type="dxa"/>
            <w:tcBorders>
              <w:bottom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91C" w:rsidRPr="00666F7E">
        <w:trPr>
          <w:trHeight w:val="905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5740" w:dyaOrig="1340">
                <v:shape id="_x0000_i1041" type="#_x0000_t75" style="width:287.25pt;height:66pt" o:ole="">
                  <v:imagedata r:id="rId37" o:title=""/>
                </v:shape>
                <o:OLEObject Type="Embed" ProgID="Equation.DSMT4" ShapeID="_x0000_i1041" DrawAspect="Content" ObjectID="_1487592563" r:id="rId38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F0191C" w:rsidRPr="00666F7E">
        <w:trPr>
          <w:trHeight w:val="945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4680" w:dyaOrig="1240">
                <v:shape id="_x0000_i1042" type="#_x0000_t75" style="width:234pt;height:60.75pt" o:ole="">
                  <v:imagedata r:id="rId39" o:title=""/>
                </v:shape>
                <o:OLEObject Type="Embed" ProgID="Equation.DSMT4" ShapeID="_x0000_i1042" DrawAspect="Content" ObjectID="_1487592564" r:id="rId40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F0191C" w:rsidRPr="00666F7E">
        <w:trPr>
          <w:trHeight w:val="1060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3879" w:dyaOrig="1060">
                <v:shape id="_x0000_i1043" type="#_x0000_t75" style="width:194.25pt;height:51.75pt" o:ole="">
                  <v:imagedata r:id="rId41" o:title=""/>
                </v:shape>
                <o:OLEObject Type="Embed" ProgID="Equation.DSMT4" ShapeID="_x0000_i1043" DrawAspect="Content" ObjectID="_1487592565" r:id="rId42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F0191C" w:rsidRPr="00666F7E">
        <w:trPr>
          <w:trHeight w:val="1125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</w:tcBorders>
          </w:tcPr>
          <w:p w:rsidR="00F0191C" w:rsidRPr="00666F7E" w:rsidRDefault="00F0191C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2600" w:dyaOrig="1080">
                <v:shape id="_x0000_i1044" type="#_x0000_t75" style="width:129pt;height:53.25pt" o:ole="">
                  <v:imagedata r:id="rId43" o:title=""/>
                </v:shape>
                <o:OLEObject Type="Embed" ProgID="Equation.DSMT4" ShapeID="_x0000_i1044" DrawAspect="Content" ObjectID="_1487592566" r:id="rId44"/>
              </w:object>
            </w:r>
          </w:p>
        </w:tc>
        <w:tc>
          <w:tcPr>
            <w:tcW w:w="1800" w:type="dxa"/>
            <w:tcBorders>
              <w:top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</w:tbl>
    <w:p w:rsidR="00F0191C" w:rsidRPr="001B4A9C" w:rsidRDefault="00F0191C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0191C" w:rsidRPr="001B4A9C" w:rsidSect="004865A7">
      <w:pgSz w:w="11907" w:h="16840" w:code="9"/>
      <w:pgMar w:top="567" w:right="567" w:bottom="36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656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9E91C24"/>
    <w:multiLevelType w:val="hybridMultilevel"/>
    <w:tmpl w:val="C6A650F6"/>
    <w:lvl w:ilvl="0" w:tplc="65FE21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D5027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D4D6730"/>
    <w:multiLevelType w:val="hybridMultilevel"/>
    <w:tmpl w:val="C3D0B5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720B6"/>
    <w:multiLevelType w:val="hybridMultilevel"/>
    <w:tmpl w:val="F0E2C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02641"/>
    <w:multiLevelType w:val="hybridMultilevel"/>
    <w:tmpl w:val="C3D0B5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9777B"/>
    <w:multiLevelType w:val="hybridMultilevel"/>
    <w:tmpl w:val="C6A650F6"/>
    <w:lvl w:ilvl="0" w:tplc="65FE21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323CE7"/>
    <w:multiLevelType w:val="hybridMultilevel"/>
    <w:tmpl w:val="8854A1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37970"/>
    <w:rsid w:val="000E6801"/>
    <w:rsid w:val="000F53B2"/>
    <w:rsid w:val="001014F3"/>
    <w:rsid w:val="00107750"/>
    <w:rsid w:val="00117F9C"/>
    <w:rsid w:val="0013093D"/>
    <w:rsid w:val="00193C6F"/>
    <w:rsid w:val="00194C37"/>
    <w:rsid w:val="001A1FEE"/>
    <w:rsid w:val="001B134C"/>
    <w:rsid w:val="001B4A9C"/>
    <w:rsid w:val="00234E88"/>
    <w:rsid w:val="00276A65"/>
    <w:rsid w:val="003020A2"/>
    <w:rsid w:val="00315DDD"/>
    <w:rsid w:val="0033178B"/>
    <w:rsid w:val="003676AE"/>
    <w:rsid w:val="003B5511"/>
    <w:rsid w:val="003F57AC"/>
    <w:rsid w:val="00416686"/>
    <w:rsid w:val="00433F70"/>
    <w:rsid w:val="0043760D"/>
    <w:rsid w:val="00454F44"/>
    <w:rsid w:val="004865A7"/>
    <w:rsid w:val="00492D26"/>
    <w:rsid w:val="00493628"/>
    <w:rsid w:val="004953F3"/>
    <w:rsid w:val="004B317B"/>
    <w:rsid w:val="004D0C44"/>
    <w:rsid w:val="004D47A8"/>
    <w:rsid w:val="00506BC6"/>
    <w:rsid w:val="005A69CF"/>
    <w:rsid w:val="005C478D"/>
    <w:rsid w:val="006027CB"/>
    <w:rsid w:val="00620517"/>
    <w:rsid w:val="00632297"/>
    <w:rsid w:val="0064564F"/>
    <w:rsid w:val="00662CF3"/>
    <w:rsid w:val="00666F7E"/>
    <w:rsid w:val="006819AA"/>
    <w:rsid w:val="00686444"/>
    <w:rsid w:val="006D174F"/>
    <w:rsid w:val="006D27BC"/>
    <w:rsid w:val="006D7083"/>
    <w:rsid w:val="006E5A89"/>
    <w:rsid w:val="006E5FF2"/>
    <w:rsid w:val="006F186E"/>
    <w:rsid w:val="00710EBC"/>
    <w:rsid w:val="00761E0E"/>
    <w:rsid w:val="007B1AC6"/>
    <w:rsid w:val="007C03AA"/>
    <w:rsid w:val="008329EE"/>
    <w:rsid w:val="00856D03"/>
    <w:rsid w:val="00874D4E"/>
    <w:rsid w:val="008C058E"/>
    <w:rsid w:val="00997541"/>
    <w:rsid w:val="009A18C2"/>
    <w:rsid w:val="009B619E"/>
    <w:rsid w:val="009C4FB0"/>
    <w:rsid w:val="009E3377"/>
    <w:rsid w:val="00A1179A"/>
    <w:rsid w:val="00A97648"/>
    <w:rsid w:val="00AE511C"/>
    <w:rsid w:val="00AF16D3"/>
    <w:rsid w:val="00B45CE2"/>
    <w:rsid w:val="00B57620"/>
    <w:rsid w:val="00B7154F"/>
    <w:rsid w:val="00B76892"/>
    <w:rsid w:val="00BB5249"/>
    <w:rsid w:val="00BD429A"/>
    <w:rsid w:val="00C36F08"/>
    <w:rsid w:val="00C520E6"/>
    <w:rsid w:val="00C64F8D"/>
    <w:rsid w:val="00CB75BB"/>
    <w:rsid w:val="00CC29FC"/>
    <w:rsid w:val="00CD15E2"/>
    <w:rsid w:val="00D15EDF"/>
    <w:rsid w:val="00DA3801"/>
    <w:rsid w:val="00DD484A"/>
    <w:rsid w:val="00DE63E7"/>
    <w:rsid w:val="00DE77D2"/>
    <w:rsid w:val="00EA52D6"/>
    <w:rsid w:val="00EC15BF"/>
    <w:rsid w:val="00ED4020"/>
    <w:rsid w:val="00F0191C"/>
    <w:rsid w:val="00F038BF"/>
    <w:rsid w:val="00F11BC1"/>
    <w:rsid w:val="00F220BC"/>
    <w:rsid w:val="00F44C71"/>
    <w:rsid w:val="00F530C3"/>
    <w:rsid w:val="00F77B0F"/>
    <w:rsid w:val="00FA0C69"/>
    <w:rsid w:val="00FA5B5D"/>
    <w:rsid w:val="00FB34ED"/>
    <w:rsid w:val="00FD0C30"/>
    <w:rsid w:val="00FD64EC"/>
    <w:rsid w:val="00FE27E5"/>
    <w:rsid w:val="00FE7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9E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9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2D26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semiHidden/>
    <w:rsid w:val="006027CB"/>
    <w:pPr>
      <w:spacing w:after="160" w:line="240" w:lineRule="exact"/>
      <w:jc w:val="both"/>
    </w:pPr>
    <w:rPr>
      <w:rFonts w:ascii="Arial" w:eastAsia="SimSu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793</TotalTime>
  <Pages>3</Pages>
  <Words>254</Words>
  <Characters>1449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63</cp:revision>
  <cp:lastPrinted>2015-03-11T08:22:00Z</cp:lastPrinted>
  <dcterms:created xsi:type="dcterms:W3CDTF">2013-09-13T03:52:00Z</dcterms:created>
  <dcterms:modified xsi:type="dcterms:W3CDTF">2015-03-11T08:22:00Z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